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sz w:val="26"/>
          <w:szCs w:val="26"/>
        </w:rPr>
      </w:pPr>
      <w:bookmarkStart w:id="0" w:name="_GoBack"/>
      <w:bookmarkEnd w:id="0"/>
      <w:r w:rsidRPr="00653C85">
        <w:rPr>
          <w:rFonts w:ascii="Times New Roman" w:hAnsi="Times New Roman" w:cs="Times New Roman CYR"/>
          <w:b/>
          <w:bCs/>
          <w:sz w:val="26"/>
          <w:szCs w:val="26"/>
        </w:rPr>
        <w:t>Порядок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sz w:val="26"/>
          <w:szCs w:val="26"/>
        </w:rPr>
        <w:t xml:space="preserve"> проведения тестирования в аппарате 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sz w:val="26"/>
          <w:szCs w:val="26"/>
        </w:rPr>
        <w:t>Управления Федеральной налоговой службы по Республике Татарстан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sz w:val="26"/>
          <w:szCs w:val="26"/>
        </w:rPr>
      </w:pP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i/>
          <w:iCs/>
          <w:sz w:val="26"/>
          <w:szCs w:val="26"/>
        </w:rPr>
        <w:t>Общие положения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1. </w:t>
      </w:r>
      <w:r w:rsidRPr="00653C85">
        <w:rPr>
          <w:rFonts w:ascii="Times New Roman" w:hAnsi="Times New Roman" w:cs="Times New Roman CYR"/>
          <w:sz w:val="26"/>
          <w:szCs w:val="26"/>
        </w:rPr>
        <w:t>Тестирование проводится в отношении: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>граждан, поступающих на государственную гражданскую службу (далее – гражданская служба);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>гражданских служащих, изъявивший желание участвовать в конкурсе</w:t>
      </w:r>
      <w:r w:rsidRPr="00653C85">
        <w:rPr>
          <w:rFonts w:ascii="Times New Roman" w:hAnsi="Times New Roman"/>
          <w:sz w:val="26"/>
          <w:szCs w:val="26"/>
        </w:rPr>
        <w:t xml:space="preserve"> </w:t>
      </w:r>
      <w:r w:rsidRPr="00653C85">
        <w:rPr>
          <w:rFonts w:ascii="Times New Roman" w:hAnsi="Times New Roman" w:cs="Times New Roman CYR"/>
          <w:sz w:val="26"/>
          <w:szCs w:val="26"/>
        </w:rPr>
        <w:t>на включение государственных гражданских служащих (граждан) Российской Федерации в кадровый резерв аппарата Управления Федеральной налоговой службы по Республике Татарстан (далее – конкурс).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2. 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Целью тестирования является выявление уровня знаний у граждан и гражданских служащих, претендующих на включение в кадровый резерв аппарата Управления Федеральной налоговой службы по Республике Татарстан (далее – претенденты), для дальнейшего принятия решения в рамках заседания конкурсной комиссии. 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3. </w:t>
      </w:r>
      <w:r w:rsidRPr="00653C85">
        <w:rPr>
          <w:rFonts w:ascii="Times New Roman" w:hAnsi="Times New Roman" w:cs="Times New Roman CYR"/>
          <w:sz w:val="26"/>
          <w:szCs w:val="26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4. </w:t>
      </w:r>
      <w:r w:rsidRPr="00653C85">
        <w:rPr>
          <w:rFonts w:ascii="Times New Roman" w:hAnsi="Times New Roman" w:cs="Times New Roman CYR"/>
          <w:sz w:val="26"/>
          <w:szCs w:val="26"/>
        </w:rPr>
        <w:t>На основе тестовых вопросов, содержащихся в базе тестовых вопросов, формируются индивидуальные тесты.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5. 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Количество тестовых вопросов в индивидуальном тесте составляет 50, включая: 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- 5 тестовых вопросов, на знание государственного языка Российской Федерации – русского языка;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 xml:space="preserve">- 5 тестовых вопросов, </w:t>
      </w:r>
      <w:r w:rsidRPr="00653C85">
        <w:rPr>
          <w:rFonts w:ascii="Times New Roman" w:hAnsi="Times New Roman" w:cs="Times New Roman CYR"/>
          <w:sz w:val="26"/>
          <w:szCs w:val="26"/>
        </w:rPr>
        <w:t>на знание Конституции Российской Федерации и основ конституционного устройства Российской Федерации;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 xml:space="preserve">- 5 тестовых вопросов, </w:t>
      </w:r>
      <w:r w:rsidRPr="00653C85">
        <w:rPr>
          <w:rFonts w:ascii="Times New Roman" w:hAnsi="Times New Roman" w:cs="Times New Roman CYR"/>
          <w:sz w:val="26"/>
          <w:szCs w:val="26"/>
        </w:rPr>
        <w:t>на знание законодательства о гражданской службе;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 xml:space="preserve">- 5 тестовых вопросов, </w:t>
      </w:r>
      <w:r w:rsidRPr="00653C85">
        <w:rPr>
          <w:rFonts w:ascii="Times New Roman" w:hAnsi="Times New Roman" w:cs="Times New Roman CYR"/>
          <w:sz w:val="26"/>
          <w:szCs w:val="26"/>
        </w:rPr>
        <w:t>на знание законодательства Российской Федерации о противодействии коррупции;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- 5 тестовых вопросов, на знания и навыки в области информационно-коммуникационных технологий;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- 25 тестовых вопросов, на 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6. </w:t>
      </w:r>
      <w:r w:rsidRPr="00653C85">
        <w:rPr>
          <w:rFonts w:ascii="Times New Roman" w:hAnsi="Times New Roman" w:cs="Times New Roman CYR"/>
          <w:sz w:val="26"/>
          <w:szCs w:val="26"/>
        </w:rPr>
        <w:t>Время, отведенное на прохождение тестирования, составляет 60 минут</w:t>
      </w:r>
      <w:r w:rsidRPr="00653C85">
        <w:rPr>
          <w:rFonts w:ascii="Times New Roman" w:hAnsi="Times New Roman" w:cs="Times New Roman CYR"/>
          <w:color w:val="FF0000"/>
          <w:sz w:val="26"/>
          <w:szCs w:val="26"/>
        </w:rPr>
        <w:t>.</w:t>
      </w:r>
    </w:p>
    <w:p w:rsidR="000D33BD" w:rsidRPr="00653C85" w:rsidRDefault="000D33BD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7. 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О дате, времени и месте проведения тестирования претенденты уведомляются в письменной форме (в случае если претендент представил документы для участия в конкурсе в электронном виде, уведомление направляется ему в форме электронного документа). </w:t>
      </w:r>
    </w:p>
    <w:p w:rsidR="000D33BD" w:rsidRDefault="000D33BD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0D33BD" w:rsidRPr="00653C85" w:rsidRDefault="000D33BD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i/>
          <w:iCs/>
          <w:sz w:val="26"/>
          <w:szCs w:val="26"/>
        </w:rPr>
        <w:t>Подготовка к проведению тестирования</w:t>
      </w:r>
    </w:p>
    <w:p w:rsidR="000D33BD" w:rsidRPr="00653C85" w:rsidRDefault="000D33BD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0D33BD" w:rsidRPr="00653C85" w:rsidRDefault="000D33BD" w:rsidP="00653C85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8. 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Допуск претендентов к тестированию осуществляется по документам, удостоверяющим их личность. 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9. </w:t>
      </w:r>
      <w:r w:rsidRPr="00653C85">
        <w:rPr>
          <w:rFonts w:ascii="Times New Roman" w:hAnsi="Times New Roman" w:cs="Times New Roman CYR"/>
          <w:sz w:val="26"/>
          <w:szCs w:val="26"/>
        </w:rPr>
        <w:t>В качестве аудиторий для проведения тестирования планируется использовать кабинет № 310.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10. 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времени, а в случае проведения тестирования на бумажном носителе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 бланком индивидуального теста.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11. </w:t>
      </w:r>
      <w:r w:rsidRPr="00653C85">
        <w:rPr>
          <w:rFonts w:ascii="Times New Roman" w:hAnsi="Times New Roman" w:cs="Times New Roman CYR"/>
          <w:sz w:val="26"/>
          <w:szCs w:val="26"/>
        </w:rPr>
        <w:t>На время проведения тестирования претендентам запрещается: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>использовать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- выносить из аудиторий материалы, содержащие информацию, полученную в ходе тестирования, на бумажном или электронном носителях;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>разговаривать между собой;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>обмениваться любыми материалами и предметами между собой;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выходить из аудитории без сопровождающего и перемещаться по ней. 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 xml:space="preserve">В случае нарушения претендентом,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 xml:space="preserve">Если по состоянию здоровья или другим объективным причинам претендент, участвующий в тестировании, не может завершить выполнение теста, он имеет право досрочно покинуть аудиторию. 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 CYR"/>
          <w:sz w:val="26"/>
          <w:szCs w:val="26"/>
        </w:rPr>
      </w:pP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i/>
          <w:iCs/>
          <w:sz w:val="26"/>
          <w:szCs w:val="26"/>
        </w:rPr>
        <w:t>Проведение тестирования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0D33BD" w:rsidRPr="00653C85" w:rsidRDefault="000D33BD" w:rsidP="00653C85">
      <w:pPr>
        <w:pStyle w:val="ListParagraph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12. Тестирование может осуществляться как на бумажном носителе, так и в</w:t>
      </w:r>
      <w:r w:rsidRPr="00653C85">
        <w:rPr>
          <w:rFonts w:ascii="Times New Roman" w:hAnsi="Times New Roman"/>
          <w:sz w:val="26"/>
          <w:szCs w:val="26"/>
        </w:rPr>
        <w:t xml:space="preserve"> </w:t>
      </w:r>
      <w:r w:rsidRPr="00653C85">
        <w:rPr>
          <w:rFonts w:ascii="Times New Roman" w:hAnsi="Times New Roman" w:cs="Times New Roman CYR"/>
          <w:sz w:val="26"/>
          <w:szCs w:val="26"/>
        </w:rPr>
        <w:t xml:space="preserve">форме компьютерного тестирования. </w:t>
      </w:r>
    </w:p>
    <w:p w:rsidR="000D33BD" w:rsidRPr="00653C85" w:rsidRDefault="000D33BD" w:rsidP="00653C85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13.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53C85">
        <w:rPr>
          <w:rFonts w:ascii="Times New Roman" w:hAnsi="Times New Roman"/>
          <w:sz w:val="26"/>
          <w:szCs w:val="26"/>
        </w:rPr>
        <w:t xml:space="preserve"> </w:t>
      </w:r>
      <w:r w:rsidRPr="00653C85">
        <w:rPr>
          <w:rFonts w:ascii="Times New Roman" w:hAnsi="Times New Roman" w:cs="Times New Roman CYR"/>
          <w:sz w:val="26"/>
          <w:szCs w:val="26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0D33BD" w:rsidRPr="00653C85" w:rsidRDefault="000D33BD" w:rsidP="00653C85">
      <w:pPr>
        <w:pStyle w:val="ListParagraph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14.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  <w:r w:rsidRPr="00653C85">
        <w:rPr>
          <w:rFonts w:ascii="Times New Roman" w:hAnsi="Times New Roman" w:cs="Times New Roman CYR"/>
          <w:b/>
          <w:bCs/>
          <w:i/>
          <w:iCs/>
          <w:sz w:val="26"/>
          <w:szCs w:val="26"/>
        </w:rPr>
        <w:t xml:space="preserve">Подведение итогов тестирования </w:t>
      </w:r>
    </w:p>
    <w:p w:rsidR="000D33BD" w:rsidRPr="00653C85" w:rsidRDefault="000D33BD" w:rsidP="00653C85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 w:cs="Times New Roman CYR"/>
          <w:b/>
          <w:bCs/>
          <w:i/>
          <w:iCs/>
          <w:sz w:val="26"/>
          <w:szCs w:val="26"/>
        </w:rPr>
      </w:pPr>
    </w:p>
    <w:p w:rsidR="000D33BD" w:rsidRPr="00653C85" w:rsidRDefault="000D33BD" w:rsidP="00653C85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15. Проверка тестов осуществляется организатором.</w:t>
      </w:r>
    </w:p>
    <w:p w:rsidR="000D33BD" w:rsidRPr="00653C85" w:rsidRDefault="000D33BD" w:rsidP="00653C85">
      <w:pPr>
        <w:pStyle w:val="ListParagraph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16. Подведение результатов тестирования основывается на количестве правильных ответов.</w:t>
      </w:r>
    </w:p>
    <w:p w:rsidR="000D33BD" w:rsidRPr="00653C85" w:rsidRDefault="000D33BD" w:rsidP="00653C85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 xml:space="preserve">19. Тестирование считается пройденным, если претендент правильно ответил на </w:t>
      </w:r>
      <w:r w:rsidRPr="00653C85">
        <w:rPr>
          <w:rFonts w:ascii="Times New Roman" w:hAnsi="Times New Roman" w:cs="Times New Roman CYR"/>
          <w:b/>
          <w:sz w:val="26"/>
          <w:szCs w:val="26"/>
        </w:rPr>
        <w:t xml:space="preserve">70 </w:t>
      </w:r>
      <w:r w:rsidRPr="00653C85">
        <w:rPr>
          <w:rFonts w:ascii="Times New Roman" w:hAnsi="Times New Roman" w:cs="Times New Roman CYR"/>
          <w:sz w:val="26"/>
          <w:szCs w:val="26"/>
        </w:rPr>
        <w:t>и более процентов заданных вопросов.</w:t>
      </w:r>
    </w:p>
    <w:p w:rsidR="000D33BD" w:rsidRPr="00653C85" w:rsidRDefault="000D33BD" w:rsidP="00653C85">
      <w:pPr>
        <w:pStyle w:val="ListParagraph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 CYR"/>
          <w:sz w:val="26"/>
          <w:szCs w:val="26"/>
        </w:rPr>
      </w:pPr>
      <w:r w:rsidRPr="00653C85">
        <w:rPr>
          <w:rFonts w:ascii="Times New Roman" w:hAnsi="Times New Roman" w:cs="Times New Roman CYR"/>
          <w:sz w:val="26"/>
          <w:szCs w:val="26"/>
        </w:rPr>
        <w:t>20. 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</w:p>
    <w:p w:rsidR="000D33BD" w:rsidRPr="00653C85" w:rsidRDefault="000D33BD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:rsidR="000D33BD" w:rsidRDefault="000D33BD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:rsidR="000D33BD" w:rsidRDefault="000D33BD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:rsidR="000D33BD" w:rsidRDefault="000D33BD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:rsidR="000D33BD" w:rsidRDefault="000D33BD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:rsidR="000D33BD" w:rsidRPr="00653C85" w:rsidRDefault="000D33BD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  <w:r w:rsidRPr="00653C85">
        <w:rPr>
          <w:rFonts w:ascii="Times New Roman" w:hAnsi="Times New Roman"/>
          <w:b/>
          <w:sz w:val="26"/>
          <w:szCs w:val="26"/>
        </w:rPr>
        <w:t xml:space="preserve">Инструкция </w:t>
      </w:r>
    </w:p>
    <w:p w:rsidR="000D33BD" w:rsidRPr="00653C85" w:rsidRDefault="000D33BD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  <w:r w:rsidRPr="00653C85">
        <w:rPr>
          <w:rFonts w:ascii="Times New Roman" w:hAnsi="Times New Roman"/>
          <w:b/>
          <w:sz w:val="26"/>
          <w:szCs w:val="26"/>
        </w:rPr>
        <w:t>для выполнения теста на бумажном носителе</w:t>
      </w:r>
    </w:p>
    <w:p w:rsidR="000D33BD" w:rsidRPr="00653C85" w:rsidRDefault="000D33BD" w:rsidP="00653C85">
      <w:pPr>
        <w:spacing w:after="0"/>
        <w:ind w:firstLine="720"/>
        <w:jc w:val="center"/>
        <w:rPr>
          <w:rFonts w:ascii="Times New Roman" w:hAnsi="Times New Roman"/>
          <w:b/>
          <w:sz w:val="26"/>
          <w:szCs w:val="26"/>
        </w:rPr>
      </w:pP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Данный тест направлен на выявление знаний, необходимых для поступления на государственную гражданскую службу Российской Федерации (далее – гражданская служба).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Тест содержит 50 вопросов из областей знаний, перечисленных ниже: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знание государственного языка Российской Федерации – русского языка;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знание Конституции Российской Федерации и основ конституционного устройства Российской Федерации;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знание законодательства о гражданской службе;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знание законодательства Российской Федерации о противодействии коррупции;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знания и навыки в области информационно-коммуникационных технологий;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знания и умения, необходимые для исполнения должностных обязанностей в зависимости от области и вида профессиональной служебной деятельности.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Ваша задача – проанализировать информацию, изложенную в вопросе, и из нескольких ответов выбрать правильный.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В каждом вопросе возможен только один правильный вариант ответа.</w:t>
      </w:r>
    </w:p>
    <w:tbl>
      <w:tblPr>
        <w:tblpPr w:leftFromText="181" w:rightFromText="181" w:vertAnchor="text" w:horzAnchor="margin" w:tblpXSpec="center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85"/>
      </w:tblGrid>
      <w:tr w:rsidR="000D33BD" w:rsidRPr="00653C85" w:rsidTr="00CD5707">
        <w:trPr>
          <w:trHeight w:val="284"/>
        </w:trPr>
        <w:tc>
          <w:tcPr>
            <w:tcW w:w="385" w:type="dxa"/>
            <w:tcBorders>
              <w:tl2br w:val="single" w:sz="4" w:space="0" w:color="auto"/>
              <w:tr2bl w:val="single" w:sz="4" w:space="0" w:color="auto"/>
            </w:tcBorders>
          </w:tcPr>
          <w:p w:rsidR="000D33BD" w:rsidRPr="00653C85" w:rsidRDefault="000D33BD" w:rsidP="00653C85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В бланке для ответов поставьте крестик напротив варианта ответа, который Вы считаете правильным.</w:t>
      </w:r>
    </w:p>
    <w:tbl>
      <w:tblPr>
        <w:tblW w:w="0" w:type="auto"/>
        <w:tblLook w:val="00A0"/>
      </w:tblPr>
      <w:tblGrid>
        <w:gridCol w:w="4959"/>
        <w:gridCol w:w="4963"/>
      </w:tblGrid>
      <w:tr w:rsidR="000D33BD" w:rsidRPr="00653C85" w:rsidTr="00CD5707">
        <w:tc>
          <w:tcPr>
            <w:tcW w:w="4959" w:type="dxa"/>
          </w:tcPr>
          <w:p w:rsidR="000D33BD" w:rsidRPr="00653C85" w:rsidRDefault="000D33BD" w:rsidP="00653C85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53C85">
              <w:rPr>
                <w:rFonts w:ascii="Times New Roman" w:hAnsi="Times New Roman"/>
                <w:b/>
                <w:sz w:val="26"/>
                <w:szCs w:val="26"/>
              </w:rPr>
              <w:t>Как правильно заполнять бланк</w:t>
            </w:r>
          </w:p>
        </w:tc>
        <w:tc>
          <w:tcPr>
            <w:tcW w:w="4963" w:type="dxa"/>
          </w:tcPr>
          <w:p w:rsidR="000D33BD" w:rsidRPr="00653C85" w:rsidRDefault="000D33BD" w:rsidP="00653C85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53C85">
              <w:rPr>
                <w:rFonts w:ascii="Times New Roman" w:hAnsi="Times New Roman"/>
                <w:b/>
                <w:sz w:val="26"/>
                <w:szCs w:val="26"/>
              </w:rPr>
              <w:t>Как правильно вносить исправления в бланк</w:t>
            </w:r>
          </w:p>
        </w:tc>
      </w:tr>
      <w:tr w:rsidR="000D33BD" w:rsidRPr="00653C85" w:rsidTr="00CD5707">
        <w:tc>
          <w:tcPr>
            <w:tcW w:w="4959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124"/>
              <w:gridCol w:w="1086"/>
              <w:gridCol w:w="1110"/>
              <w:gridCol w:w="1087"/>
            </w:tblGrid>
            <w:tr w:rsidR="000D33BD" w:rsidRPr="00653C85" w:rsidTr="00CD57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53C85">
                    <w:rPr>
                      <w:rFonts w:ascii="Times New Roman" w:hAnsi="Times New Roman"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53C85">
                    <w:rPr>
                      <w:rFonts w:ascii="Times New Roman" w:hAnsi="Times New Roman"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53C85">
                    <w:rPr>
                      <w:rFonts w:ascii="Times New Roman" w:hAnsi="Times New Roman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53C85">
                    <w:rPr>
                      <w:rFonts w:ascii="Times New Roman" w:hAnsi="Times New Roman"/>
                      <w:sz w:val="26"/>
                      <w:szCs w:val="26"/>
                    </w:rPr>
                    <w:t>Г</w:t>
                  </w:r>
                </w:p>
              </w:tc>
            </w:tr>
            <w:tr w:rsidR="000D33BD" w:rsidRPr="00653C85" w:rsidTr="00CD570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0D33BD" w:rsidRPr="00653C85" w:rsidTr="00CD57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0D33BD" w:rsidRPr="00653C85" w:rsidTr="00CD570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0D33BD" w:rsidRPr="00653C85" w:rsidTr="00CD57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0D33BD" w:rsidRPr="00653C85" w:rsidRDefault="000D33BD" w:rsidP="00653C85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963" w:type="dxa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124"/>
              <w:gridCol w:w="1086"/>
              <w:gridCol w:w="1110"/>
              <w:gridCol w:w="1087"/>
            </w:tblGrid>
            <w:tr w:rsidR="000D33BD" w:rsidRPr="00653C85" w:rsidTr="00CD57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53C85">
                    <w:rPr>
                      <w:rFonts w:ascii="Times New Roman" w:hAnsi="Times New Roman"/>
                      <w:sz w:val="26"/>
                      <w:szCs w:val="26"/>
                    </w:rPr>
                    <w:t>А</w:t>
                  </w: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53C85">
                    <w:rPr>
                      <w:rFonts w:ascii="Times New Roman" w:hAnsi="Times New Roman"/>
                      <w:sz w:val="26"/>
                      <w:szCs w:val="26"/>
                    </w:rPr>
                    <w:t>Б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53C85">
                    <w:rPr>
                      <w:rFonts w:ascii="Times New Roman" w:hAnsi="Times New Roman"/>
                      <w:sz w:val="26"/>
                      <w:szCs w:val="26"/>
                    </w:rPr>
                    <w:t>В</w:t>
                  </w: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jc w:val="center"/>
                    <w:rPr>
                      <w:rFonts w:ascii="Times New Roman" w:hAnsi="Times New Roman"/>
                      <w:sz w:val="26"/>
                      <w:szCs w:val="26"/>
                    </w:rPr>
                  </w:pPr>
                  <w:r w:rsidRPr="00653C85">
                    <w:rPr>
                      <w:rFonts w:ascii="Times New Roman" w:hAnsi="Times New Roman"/>
                      <w:sz w:val="26"/>
                      <w:szCs w:val="26"/>
                    </w:rPr>
                    <w:t>Г</w:t>
                  </w:r>
                </w:p>
              </w:tc>
            </w:tr>
            <w:tr w:rsidR="000D33BD" w:rsidRPr="00653C85" w:rsidTr="00CD570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0D33BD" w:rsidRPr="00653C85" w:rsidTr="00CD57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0D33BD" w:rsidRPr="00653C85" w:rsidTr="00CD5707">
              <w:trPr>
                <w:trHeight w:val="235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solid" w:color="auto" w:fill="auto"/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0D33BD" w:rsidRPr="00653C85" w:rsidTr="00CD5707">
              <w:trPr>
                <w:trHeight w:val="249"/>
                <w:jc w:val="center"/>
              </w:trPr>
              <w:tc>
                <w:tcPr>
                  <w:tcW w:w="68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6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  <w:tl2br w:val="single" w:sz="4" w:space="0" w:color="auto"/>
                    <w:tr2bl w:val="single" w:sz="4" w:space="0" w:color="auto"/>
                  </w:tcBorders>
                  <w:shd w:val="clear" w:color="auto" w:fill="FFFFFF"/>
                </w:tcPr>
                <w:p w:rsidR="000D33BD" w:rsidRPr="00653C85" w:rsidRDefault="000D33BD" w:rsidP="00653C85">
                  <w:pPr>
                    <w:spacing w:after="0" w:line="240" w:lineRule="auto"/>
                    <w:ind w:firstLine="72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0D33BD" w:rsidRPr="00653C85" w:rsidRDefault="000D33BD" w:rsidP="00653C85">
            <w:pPr>
              <w:spacing w:after="0" w:line="240" w:lineRule="auto"/>
              <w:ind w:firstLine="7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left:0;text-align:left;margin-left:193.7pt;margin-top:-38.6pt;width:41.4pt;height:21pt;z-index:-251658240;visibility:visible;mso-position-horizontal-relative:text;mso-position-vertical-relative:text">
                  <v:imagedata r:id="rId7" o:title=""/>
                </v:shape>
              </w:pict>
            </w:r>
          </w:p>
        </w:tc>
      </w:tr>
    </w:tbl>
    <w:p w:rsidR="000D33BD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ab/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 xml:space="preserve">В бланке для ответов напротив каждого исправления необходимо поставить </w:t>
      </w:r>
      <w:r w:rsidRPr="00653C85">
        <w:rPr>
          <w:rFonts w:ascii="Times New Roman" w:hAnsi="Times New Roman"/>
          <w:b/>
          <w:sz w:val="26"/>
          <w:szCs w:val="26"/>
        </w:rPr>
        <w:t>личную подпись</w:t>
      </w:r>
      <w:r w:rsidRPr="00653C85">
        <w:rPr>
          <w:rFonts w:ascii="Times New Roman" w:hAnsi="Times New Roman"/>
          <w:sz w:val="26"/>
          <w:szCs w:val="26"/>
        </w:rPr>
        <w:t>.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Пожалуйста, не делайте никаких пометок в буклете, так как он будет использоваться для тестирования других кандидатов.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b/>
          <w:sz w:val="26"/>
          <w:szCs w:val="26"/>
        </w:rPr>
      </w:pPr>
      <w:r w:rsidRPr="00653C85">
        <w:rPr>
          <w:rFonts w:ascii="Times New Roman" w:hAnsi="Times New Roman"/>
          <w:b/>
          <w:sz w:val="26"/>
          <w:szCs w:val="26"/>
        </w:rPr>
        <w:t>Помните: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Время ограничено. Начав выполнять тест, необходимо делать это как можно более быстро и точно.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Если Вы хотите изменить ответ, зачеркните первый вариант и отметьте крестиком свой новый ответ.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В тесте имеется 50 вопросов, и для его выполнения у Вас будет 60 минут. При желании, Вы можете закончить тест раньше.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Следите за тем, чтобы номер вопроса в буклете соответствовал номеру вопроса в бланке для ответов.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Каждый вопрос имеет только один правильный ответ.</w:t>
      </w:r>
    </w:p>
    <w:p w:rsidR="000D33BD" w:rsidRPr="00653C85" w:rsidRDefault="000D33BD" w:rsidP="00653C85">
      <w:pPr>
        <w:spacing w:after="0"/>
        <w:ind w:firstLine="720"/>
        <w:jc w:val="both"/>
        <w:rPr>
          <w:rFonts w:ascii="Times New Roman" w:hAnsi="Times New Roman"/>
          <w:sz w:val="26"/>
          <w:szCs w:val="26"/>
        </w:rPr>
      </w:pPr>
      <w:r w:rsidRPr="00653C85">
        <w:rPr>
          <w:rFonts w:ascii="Times New Roman" w:hAnsi="Times New Roman"/>
          <w:sz w:val="26"/>
          <w:szCs w:val="26"/>
        </w:rPr>
        <w:t>- Не делайте никаких пометок в буклете.</w:t>
      </w:r>
    </w:p>
    <w:p w:rsidR="000D33BD" w:rsidRPr="005B4E97" w:rsidRDefault="000D33BD" w:rsidP="00934FA3">
      <w:pPr>
        <w:spacing w:after="0"/>
        <w:ind w:firstLine="720"/>
      </w:pPr>
      <w:r w:rsidRPr="00653C85">
        <w:rPr>
          <w:rFonts w:ascii="Times New Roman" w:hAnsi="Times New Roman"/>
          <w:sz w:val="26"/>
          <w:szCs w:val="26"/>
        </w:rPr>
        <w:t>- Не забудьте вернуть данный буклет организаторам тестирования.</w:t>
      </w:r>
    </w:p>
    <w:sectPr w:rsidR="000D33BD" w:rsidRPr="005B4E97" w:rsidSect="00653C85">
      <w:headerReference w:type="even" r:id="rId8"/>
      <w:headerReference w:type="default" r:id="rId9"/>
      <w:pgSz w:w="11907" w:h="16840" w:code="9"/>
      <w:pgMar w:top="1077" w:right="582" w:bottom="1007" w:left="1134" w:header="397" w:footer="397" w:gutter="0"/>
      <w:cols w:space="720"/>
      <w:noEndnote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3BD" w:rsidRDefault="000D33BD" w:rsidP="00CE39EC">
      <w:pPr>
        <w:spacing w:after="0" w:line="240" w:lineRule="auto"/>
      </w:pPr>
      <w:r>
        <w:separator/>
      </w:r>
    </w:p>
  </w:endnote>
  <w:endnote w:type="continuationSeparator" w:id="0">
    <w:p w:rsidR="000D33BD" w:rsidRDefault="000D33BD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3BD" w:rsidRDefault="000D33BD" w:rsidP="00CE39EC">
      <w:pPr>
        <w:spacing w:after="0" w:line="240" w:lineRule="auto"/>
      </w:pPr>
      <w:r>
        <w:separator/>
      </w:r>
    </w:p>
  </w:footnote>
  <w:footnote w:type="continuationSeparator" w:id="0">
    <w:p w:rsidR="000D33BD" w:rsidRDefault="000D33BD" w:rsidP="00CE39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3BD" w:rsidRDefault="000D33BD" w:rsidP="00D74998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D33BD" w:rsidRDefault="000D33B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3BD" w:rsidRPr="00653C85" w:rsidRDefault="000D33BD" w:rsidP="00D74998">
    <w:pPr>
      <w:pStyle w:val="Header"/>
      <w:framePr w:wrap="around" w:vAnchor="text" w:hAnchor="margin" w:xAlign="center" w:y="1"/>
      <w:rPr>
        <w:rStyle w:val="PageNumber"/>
        <w:rFonts w:ascii="Times New Roman" w:hAnsi="Times New Roman"/>
      </w:rPr>
    </w:pPr>
    <w:r w:rsidRPr="00653C85">
      <w:rPr>
        <w:rStyle w:val="PageNumber"/>
        <w:rFonts w:ascii="Times New Roman" w:hAnsi="Times New Roman"/>
      </w:rPr>
      <w:fldChar w:fldCharType="begin"/>
    </w:r>
    <w:r w:rsidRPr="00653C85">
      <w:rPr>
        <w:rStyle w:val="PageNumber"/>
        <w:rFonts w:ascii="Times New Roman" w:hAnsi="Times New Roman"/>
      </w:rPr>
      <w:instrText xml:space="preserve">PAGE  </w:instrText>
    </w:r>
    <w:r w:rsidRPr="00653C85"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2</w:t>
    </w:r>
    <w:r w:rsidRPr="00653C85">
      <w:rPr>
        <w:rStyle w:val="PageNumber"/>
        <w:rFonts w:ascii="Times New Roman" w:hAnsi="Times New Roman"/>
      </w:rPr>
      <w:fldChar w:fldCharType="end"/>
    </w:r>
  </w:p>
  <w:p w:rsidR="000D33BD" w:rsidRDefault="000D33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BCA28E1"/>
    <w:multiLevelType w:val="hybridMultilevel"/>
    <w:tmpl w:val="F6A4732C"/>
    <w:lvl w:ilvl="0" w:tplc="A014A802">
      <w:start w:val="13"/>
      <w:numFmt w:val="decimal"/>
      <w:lvlText w:val="%1."/>
      <w:lvlJc w:val="left"/>
      <w:pPr>
        <w:ind w:left="1083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054A"/>
    <w:rsid w:val="00006DDA"/>
    <w:rsid w:val="00022773"/>
    <w:rsid w:val="00035046"/>
    <w:rsid w:val="00050112"/>
    <w:rsid w:val="000D33BD"/>
    <w:rsid w:val="00143499"/>
    <w:rsid w:val="0016027D"/>
    <w:rsid w:val="001C412F"/>
    <w:rsid w:val="0027766F"/>
    <w:rsid w:val="00281382"/>
    <w:rsid w:val="002C2B28"/>
    <w:rsid w:val="00327D63"/>
    <w:rsid w:val="00340C0B"/>
    <w:rsid w:val="00374B54"/>
    <w:rsid w:val="003751F6"/>
    <w:rsid w:val="003769C0"/>
    <w:rsid w:val="003B1F01"/>
    <w:rsid w:val="003C054A"/>
    <w:rsid w:val="003D1301"/>
    <w:rsid w:val="00444C55"/>
    <w:rsid w:val="004464F5"/>
    <w:rsid w:val="004C4A26"/>
    <w:rsid w:val="005B2223"/>
    <w:rsid w:val="005B4E97"/>
    <w:rsid w:val="0064036B"/>
    <w:rsid w:val="00641D9B"/>
    <w:rsid w:val="00653C85"/>
    <w:rsid w:val="00717A23"/>
    <w:rsid w:val="00762892"/>
    <w:rsid w:val="007632DB"/>
    <w:rsid w:val="007E7DC5"/>
    <w:rsid w:val="008262ED"/>
    <w:rsid w:val="0084600F"/>
    <w:rsid w:val="008641E5"/>
    <w:rsid w:val="0086695F"/>
    <w:rsid w:val="00877713"/>
    <w:rsid w:val="0088151B"/>
    <w:rsid w:val="008A614D"/>
    <w:rsid w:val="00934FA3"/>
    <w:rsid w:val="0093591D"/>
    <w:rsid w:val="00983A74"/>
    <w:rsid w:val="009D2E64"/>
    <w:rsid w:val="00A04C49"/>
    <w:rsid w:val="00A53AB1"/>
    <w:rsid w:val="00A815E6"/>
    <w:rsid w:val="00AA651A"/>
    <w:rsid w:val="00AA76EA"/>
    <w:rsid w:val="00AC749B"/>
    <w:rsid w:val="00AE0DBD"/>
    <w:rsid w:val="00AE2C7C"/>
    <w:rsid w:val="00B86271"/>
    <w:rsid w:val="00BD6267"/>
    <w:rsid w:val="00BF036C"/>
    <w:rsid w:val="00C329BF"/>
    <w:rsid w:val="00CD5707"/>
    <w:rsid w:val="00CE39EC"/>
    <w:rsid w:val="00D17CCE"/>
    <w:rsid w:val="00D74998"/>
    <w:rsid w:val="00DD7A5B"/>
    <w:rsid w:val="00DF5B94"/>
    <w:rsid w:val="00E12CF6"/>
    <w:rsid w:val="00E41E6F"/>
    <w:rsid w:val="00E56823"/>
    <w:rsid w:val="00EE16CF"/>
    <w:rsid w:val="00F95116"/>
    <w:rsid w:val="00FB0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4E97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C2B2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CE39E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CE39E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76E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99"/>
    <w:rsid w:val="00EE16C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653C8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113</TotalTime>
  <Pages>3</Pages>
  <Words>1034</Words>
  <Characters>5895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Порядок</dc:title>
  <dc:subject/>
  <dc:creator>Михайлов Дмитрий Станиславович</dc:creator>
  <cp:keywords/>
  <dc:description/>
  <cp:lastModifiedBy>1600-60-262</cp:lastModifiedBy>
  <cp:revision>3</cp:revision>
  <cp:lastPrinted>2018-04-23T09:17:00Z</cp:lastPrinted>
  <dcterms:created xsi:type="dcterms:W3CDTF">2022-04-06T10:38:00Z</dcterms:created>
  <dcterms:modified xsi:type="dcterms:W3CDTF">2022-04-06T10:52:00Z</dcterms:modified>
</cp:coreProperties>
</file>